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FF61E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F3B820" wp14:editId="13EB56BB">
                <wp:simplePos x="0" y="0"/>
                <wp:positionH relativeFrom="column">
                  <wp:posOffset>7534276</wp:posOffset>
                </wp:positionH>
                <wp:positionV relativeFrom="paragraph">
                  <wp:posOffset>238125</wp:posOffset>
                </wp:positionV>
                <wp:extent cx="1587500" cy="3543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6335F" w:rsidRPr="0026335F" w:rsidRDefault="0062189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F61E7">
                                  <w:rPr>
                                    <w:rStyle w:val="Style5"/>
                                  </w:rPr>
                                  <w:t xml:space="preserve">17 de noviembre </w:t>
                                </w:r>
                                <w:r w:rsidR="00FF61E7">
                                  <w:rPr>
                                    <w:rStyle w:val="Style5"/>
                                    <w:lang w:val="es-DO"/>
                                  </w:rPr>
                                  <w:t>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3B82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93.25pt;margin-top:18.75pt;width:125pt;height:27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" filled="f" stroked="f">
                <v:textbox>
                  <w:txbxContent>
                    <w:p w:rsidR="0026335F" w:rsidRPr="0026335F" w:rsidRDefault="0062189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F61E7">
                            <w:rPr>
                              <w:rStyle w:val="Style5"/>
                            </w:rPr>
                            <w:t xml:space="preserve">17 de noviembre </w:t>
                          </w:r>
                          <w:r w:rsidR="00FF61E7">
                            <w:rPr>
                              <w:rStyle w:val="Style5"/>
                              <w:lang w:val="es-DO"/>
                            </w:rPr>
                            <w:t>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8526F" w:rsidRPr="0068526F">
        <w:rPr>
          <w:noProof/>
          <w:lang w:val="es-DO" w:eastAsia="es-DO"/>
        </w:rPr>
        <w:drawing>
          <wp:anchor distT="0" distB="0" distL="114300" distR="114300" simplePos="0" relativeHeight="251703296" behindDoc="0" locked="0" layoutInCell="1" allowOverlap="1" wp14:anchorId="5A11AEDE" wp14:editId="736E66FE">
            <wp:simplePos x="0" y="0"/>
            <wp:positionH relativeFrom="margin">
              <wp:align>center</wp:align>
            </wp:positionH>
            <wp:positionV relativeFrom="paragraph">
              <wp:posOffset>-659765</wp:posOffset>
            </wp:positionV>
            <wp:extent cx="1286054" cy="838317"/>
            <wp:effectExtent l="0" t="0" r="9525" b="0"/>
            <wp:wrapNone/>
            <wp:docPr id="19" name="Imagen 19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n 17" descr="Logotipo, nombre de la empresa&#10;&#10;Descripción generada automá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0F6E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D721123" wp14:editId="4C085716">
                <wp:simplePos x="0" y="0"/>
                <wp:positionH relativeFrom="column">
                  <wp:posOffset>2647950</wp:posOffset>
                </wp:positionH>
                <wp:positionV relativeFrom="paragraph">
                  <wp:posOffset>115570</wp:posOffset>
                </wp:positionV>
                <wp:extent cx="3311525" cy="503555"/>
                <wp:effectExtent l="0" t="0" r="3175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503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2E1412" w:rsidRPr="002E1412" w:rsidRDefault="00FF61E7" w:rsidP="00140F6E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t xml:space="preserve">SUPERINTENDENCIA DE BANCOS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21123" id="Text Box 16" o:spid="_x0000_s1027" type="#_x0000_t202" style="position:absolute;margin-left:208.5pt;margin-top:9.1pt;width:260.75pt;height:39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2E1412" w:rsidRPr="002E1412" w:rsidRDefault="00FF61E7" w:rsidP="00140F6E">
                          <w:pPr>
                            <w:rPr>
                              <w:lang w:val="es-ES_tradnl"/>
                            </w:rPr>
                          </w:pPr>
                          <w:r>
                            <w:t xml:space="preserve">SUPERINTENDENCIA DE BANCOS 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40F6E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701CC11" wp14:editId="1AFEA9A8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0" t="0" r="22860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57FDA" w:rsidRPr="00535962" w:rsidRDefault="00FF61E7" w:rsidP="002331A3">
                                    <w:r w:rsidRPr="00FF61E7">
                                      <w:t>SUPBANCO-DAF-CM-2022-0073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01CC11" id="Group 21" o:spid="_x0000_s1028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">
                <v:rect id="Rectangle 22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3" o:spid="_x0000_s1030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24" o:spid="_x0000_s1031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957FDA" w:rsidRPr="00535962" w:rsidRDefault="00FF61E7" w:rsidP="002331A3">
                              <w:r w:rsidRPr="00FF61E7">
                                <w:t>SUPBANCO-DAF-CM-2022-0073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40F6E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6BF40B6" wp14:editId="6222662C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0" r="4445" b="18415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F40B6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535962" w:rsidP="00535962"/>
    <w:p w:rsidR="00535962" w:rsidRDefault="00140F6E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1993265" cy="454660"/>
                <wp:effectExtent l="0" t="0" r="6985" b="254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F7443C" w:rsidRPr="004767CC" w:rsidRDefault="0062189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0;margin-top:.8pt;width:156.95pt;height:35.8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rB8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" stroked="f">
                <v:textbox>
                  <w:txbxContent>
                    <w:p w:rsidR="00F7443C" w:rsidRPr="004767CC" w:rsidRDefault="0062189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84A3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84A3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84A3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84A35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84A35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84A35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4045EA">
        <w:t xml:space="preserve"> S &amp; Y SUPPLY</w:t>
      </w:r>
      <w:r w:rsidR="00B31DE1">
        <w:t>, SRL</w:t>
      </w:r>
      <w:r w:rsidR="004045EA">
        <w:t xml:space="preserve">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FF61E7" w:rsidTr="00B36BE9">
        <w:trPr>
          <w:trHeight w:val="45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1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LIBRETA RAYADA 8 1/2 *11 AMAR (UN)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300.00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48.000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14,400.00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2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LIBRETA TAQUIFRAFIA FAC. 70H  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300.00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85.000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25,500.00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3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NOTA ADH 3 X3 3M NOTE FIX AMARI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100.00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33.000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3,300.00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4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NOTA ADH 4*6 3M POSTIT AM RAYA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120.00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125.000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15,000.00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5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NOTA ADH 3X5 3M NOTE FIX AMARILLA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120.00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52.000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6,240.00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6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BANDERITA  SURTIDO 8/1  POINTER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200.00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95.000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19,000.00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7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REGLAS PLAST 12 PULG ART      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20.00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12.000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   240.00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8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CORRECTOR LIQ BLANCO          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36.00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35.000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1,260.00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9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CLIP BILLETERO 19 MM 3/4 POINT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864.00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31.000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26,784.00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lastRenderedPageBreak/>
              <w:t>10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DISPENSADOR C/CINTA ADH 3/4 AZUL MILAN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24.00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179.200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4,300.80   </w:t>
            </w:r>
          </w:p>
        </w:tc>
      </w:tr>
      <w:tr w:rsidR="00FF61E7" w:rsidRP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11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pPr>
              <w:rPr>
                <w:lang w:val="en-US"/>
              </w:rPr>
            </w:pPr>
            <w:r w:rsidRPr="00FF61E7">
              <w:rPr>
                <w:lang w:val="en-US"/>
              </w:rPr>
              <w:t xml:space="preserve">GRAPADORA STD. POINT  METAL GRD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48.00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225.000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10,800.00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11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TIJERA 7 MANGO NEGRO          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40.00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50.000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2,000.00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12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BOLIGRAFO AZUL  FACELA 7128   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3,600.00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10.000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36,000.00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13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LAPIZ CARBON 12/1 FORCE       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300.00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5.000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1,500.00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14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MARCADORES AZUL               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24.00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30.000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   720.00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15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MARCADORES NEGROS             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24.00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30.000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   720.00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16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RESALTADOR AMARILLOS  UNID.   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128.00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30.000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3,840.00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17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RESALTADOR VERDE              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36.00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30.000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1,080.00   </w:t>
            </w:r>
          </w:p>
        </w:tc>
      </w:tr>
      <w:tr w:rsidR="00FF61E7" w:rsidRP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18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pPr>
              <w:rPr>
                <w:lang w:val="en-US"/>
              </w:rPr>
            </w:pPr>
            <w:r w:rsidRPr="00FF61E7">
              <w:rPr>
                <w:lang w:val="en-US"/>
              </w:rPr>
              <w:t xml:space="preserve">FOLDER PARTITION 6-DIV, 8.5*14   ROJO/MARR/VED CJ20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CAJA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15.00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3,610.000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54,150.00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19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FOLDER PATITION 8 1/2X11  VERDE CLARO 6 DIV.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CAJA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15.00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3,610.000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54,150.00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20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FOLDER  MANILA 8 1/2*11  100/1 CJ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CAJA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25.00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420.000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10,500.00   </w:t>
            </w:r>
          </w:p>
        </w:tc>
      </w:tr>
      <w:tr w:rsidR="00FF61E7" w:rsidRP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21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pPr>
              <w:rPr>
                <w:lang w:val="en-US"/>
              </w:rPr>
            </w:pPr>
            <w:r w:rsidRPr="00FF61E7">
              <w:rPr>
                <w:lang w:val="en-US"/>
              </w:rPr>
              <w:t xml:space="preserve">CINTA ADH. 3M 3/4*36 MAG. HIGH (12/1)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75.00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72.000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5,400.00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lastRenderedPageBreak/>
              <w:t>22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BORRA D/LECHE GRD POINT 20/1 CJ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CAJA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25.00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15.000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   375.00   </w:t>
            </w:r>
          </w:p>
        </w:tc>
      </w:tr>
      <w:tr w:rsidR="00FF61E7" w:rsidRP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23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pPr>
              <w:rPr>
                <w:lang w:val="en-US"/>
              </w:rPr>
            </w:pPr>
            <w:r w:rsidRPr="00FF61E7">
              <w:rPr>
                <w:lang w:val="en-US"/>
              </w:rPr>
              <w:t xml:space="preserve">CD-R 80 MIN 700MB  SINGLE CASE 48X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1,000.00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46.000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46,000.00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24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SOBRE MANILA 14 X 17 UNI                  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5,000.00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25.000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125,000.00   </w:t>
            </w:r>
          </w:p>
        </w:tc>
      </w:tr>
      <w:tr w:rsidR="00FF61E7" w:rsidTr="00B36BE9">
        <w:trPr>
          <w:trHeight w:val="477"/>
          <w:jc w:val="center"/>
        </w:trPr>
        <w:tc>
          <w:tcPr>
            <w:tcW w:w="849" w:type="dxa"/>
          </w:tcPr>
          <w:p w:rsidR="00FF61E7" w:rsidRPr="00FF61E7" w:rsidRDefault="00FF61E7" w:rsidP="00FF61E7">
            <w:r w:rsidRPr="00FF61E7">
              <w:t>25</w:t>
            </w:r>
          </w:p>
        </w:tc>
        <w:tc>
          <w:tcPr>
            <w:tcW w:w="5584" w:type="dxa"/>
            <w:vAlign w:val="bottom"/>
          </w:tcPr>
          <w:p w:rsidR="00FF61E7" w:rsidRPr="00FF61E7" w:rsidRDefault="00FF61E7" w:rsidP="00FF61E7">
            <w:r w:rsidRPr="00FF61E7">
              <w:t xml:space="preserve">CARPETA 1/2  PULG C/PLASTICO FRONTAL NEGRA                 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 xml:space="preserve">UNIDAD </w:t>
            </w:r>
          </w:p>
        </w:tc>
        <w:tc>
          <w:tcPr>
            <w:tcW w:w="1276" w:type="dxa"/>
            <w:vAlign w:val="bottom"/>
          </w:tcPr>
          <w:p w:rsidR="00FF61E7" w:rsidRPr="00FF61E7" w:rsidRDefault="00FF61E7" w:rsidP="00FF61E7">
            <w:r w:rsidRPr="00FF61E7">
              <w:t>40.00</w:t>
            </w:r>
          </w:p>
        </w:tc>
        <w:tc>
          <w:tcPr>
            <w:tcW w:w="1701" w:type="dxa"/>
            <w:vAlign w:val="bottom"/>
          </w:tcPr>
          <w:p w:rsidR="00FF61E7" w:rsidRPr="00FF61E7" w:rsidRDefault="00FF61E7" w:rsidP="00FF61E7">
            <w:r w:rsidRPr="00FF61E7">
              <w:t>135.000</w:t>
            </w:r>
          </w:p>
        </w:tc>
        <w:tc>
          <w:tcPr>
            <w:tcW w:w="1559" w:type="dxa"/>
            <w:vAlign w:val="bottom"/>
          </w:tcPr>
          <w:p w:rsidR="00FF61E7" w:rsidRPr="00FF61E7" w:rsidRDefault="00FF61E7" w:rsidP="00FF61E7">
            <w:r w:rsidRPr="00FF61E7">
              <w:t xml:space="preserve">                              -     </w:t>
            </w:r>
          </w:p>
        </w:tc>
        <w:tc>
          <w:tcPr>
            <w:tcW w:w="1843" w:type="dxa"/>
            <w:vAlign w:val="bottom"/>
          </w:tcPr>
          <w:p w:rsidR="00FF61E7" w:rsidRPr="00FF61E7" w:rsidRDefault="00FF61E7" w:rsidP="00FF61E7">
            <w:r w:rsidRPr="00FF61E7">
              <w:t xml:space="preserve">              5,400.00   </w:t>
            </w: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E84D84" w:rsidRDefault="00E84D84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</w:pPr>
            <w:r>
              <w:t>Entrega INMDIATA DE 24 A 48 HORA UNA VEZ RECIBIDA LA ORDEN</w:t>
            </w:r>
          </w:p>
          <w:p w:rsidR="00E84D84" w:rsidRDefault="00E84D84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</w:pPr>
            <w:r>
              <w:t xml:space="preserve">CREDITO 30 DIAS </w:t>
            </w:r>
          </w:p>
          <w:p w:rsidR="00FF61E7" w:rsidRPr="00FF61E7" w:rsidRDefault="0037246F" w:rsidP="00621896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</w:pPr>
            <w:r w:rsidRPr="00D90C2A">
              <w:rPr>
                <w:b/>
                <w:sz w:val="22"/>
                <w:szCs w:val="22"/>
              </w:rPr>
              <w:t>VA</w:t>
            </w:r>
            <w:r w:rsidR="003E51B8">
              <w:rPr>
                <w:b/>
                <w:sz w:val="22"/>
                <w:szCs w:val="22"/>
              </w:rPr>
              <w:t>LOR  TOTAL DE LA OFERTA</w:t>
            </w:r>
            <w:r w:rsidR="003E51B8">
              <w:t>: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  <w:r w:rsidR="00140F6E" w:rsidRPr="00140F6E">
              <w:t xml:space="preserve"> </w:t>
            </w:r>
            <w:bookmarkStart w:id="0" w:name="_GoBack"/>
            <w:bookmarkEnd w:id="0"/>
            <w:r w:rsidR="00FF61E7" w:rsidRPr="00FF61E7">
              <w:t xml:space="preserve"> 612,441.46   </w:t>
            </w:r>
          </w:p>
          <w:p w:rsidR="00140F6E" w:rsidRPr="00140F6E" w:rsidRDefault="00140F6E" w:rsidP="00140F6E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</w:pPr>
          </w:p>
          <w:p w:rsidR="003E51B8" w:rsidRPr="003E51B8" w:rsidRDefault="00140F6E" w:rsidP="003E51B8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</w:pPr>
            <w:r>
              <w:t>V</w:t>
            </w:r>
            <w:r w:rsidR="0037246F" w:rsidRPr="00D90C2A">
              <w:rPr>
                <w:sz w:val="22"/>
                <w:szCs w:val="22"/>
              </w:rPr>
              <w:t>alor total de la oferta en letras</w:t>
            </w:r>
            <w:r w:rsidR="0037246F">
              <w:rPr>
                <w:sz w:val="22"/>
                <w:szCs w:val="22"/>
              </w:rPr>
              <w:t>:</w:t>
            </w:r>
            <w:r w:rsidR="0037246F" w:rsidRPr="00D90C2A">
              <w:rPr>
                <w:sz w:val="22"/>
                <w:szCs w:val="22"/>
              </w:rPr>
              <w:t>………</w:t>
            </w:r>
            <w:r w:rsidR="00C11677" w:rsidRPr="00C11677">
              <w:t>(</w:t>
            </w:r>
            <w:r w:rsidR="00FF61E7">
              <w:t xml:space="preserve"> </w:t>
            </w:r>
            <w:r w:rsidR="00FF61E7" w:rsidRPr="00FF61E7">
              <w:t>(SEISCIENTOS DOCE MIL CUATROCIENTOS CUARENTA Y UN) ______ 46/100</w:t>
            </w:r>
          </w:p>
          <w:p w:rsidR="00C11677" w:rsidRPr="00C11677" w:rsidRDefault="00C11677" w:rsidP="00C1167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</w:pPr>
          </w:p>
          <w:p w:rsidR="0037246F" w:rsidRPr="0037246F" w:rsidRDefault="0037246F" w:rsidP="00C1167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</w:p>
        </w:tc>
      </w:tr>
    </w:tbl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E84D84" w:rsidRDefault="00E84D84" w:rsidP="0037246F">
      <w:pPr>
        <w:pStyle w:val="Textoindependiente"/>
        <w:spacing w:line="276" w:lineRule="auto"/>
        <w:ind w:right="66"/>
        <w:jc w:val="center"/>
      </w:pPr>
    </w:p>
    <w:p w:rsidR="00E84D84" w:rsidRDefault="00E84D84" w:rsidP="0037246F">
      <w:pPr>
        <w:pStyle w:val="Textoindependiente"/>
        <w:spacing w:line="276" w:lineRule="auto"/>
        <w:ind w:right="66"/>
        <w:jc w:val="center"/>
      </w:pPr>
    </w:p>
    <w:p w:rsidR="00E84D84" w:rsidRDefault="00E84D84" w:rsidP="0037246F">
      <w:pPr>
        <w:pStyle w:val="Textoindependiente"/>
        <w:spacing w:line="276" w:lineRule="auto"/>
        <w:ind w:right="66"/>
        <w:jc w:val="center"/>
      </w:pPr>
    </w:p>
    <w:p w:rsidR="003E51B8" w:rsidRDefault="003E51B8" w:rsidP="0037246F">
      <w:pPr>
        <w:pStyle w:val="Textoindependiente"/>
        <w:spacing w:line="276" w:lineRule="auto"/>
        <w:ind w:right="66"/>
        <w:jc w:val="center"/>
      </w:pPr>
    </w:p>
    <w:p w:rsidR="003E51B8" w:rsidRDefault="003E51B8" w:rsidP="0037246F">
      <w:pPr>
        <w:pStyle w:val="Textoindependiente"/>
        <w:spacing w:line="276" w:lineRule="auto"/>
        <w:ind w:right="66"/>
        <w:jc w:val="center"/>
      </w:pPr>
    </w:p>
    <w:p w:rsidR="003E51B8" w:rsidRDefault="003E51B8" w:rsidP="0037246F">
      <w:pPr>
        <w:pStyle w:val="Textoindependiente"/>
        <w:spacing w:line="276" w:lineRule="auto"/>
        <w:ind w:right="66"/>
        <w:jc w:val="center"/>
      </w:pPr>
    </w:p>
    <w:p w:rsidR="003E51B8" w:rsidRDefault="003E51B8" w:rsidP="0037246F">
      <w:pPr>
        <w:pStyle w:val="Textoindependiente"/>
        <w:spacing w:line="276" w:lineRule="auto"/>
        <w:ind w:right="66"/>
        <w:jc w:val="center"/>
      </w:pPr>
    </w:p>
    <w:p w:rsidR="003E51B8" w:rsidRDefault="003E51B8" w:rsidP="0037246F">
      <w:pPr>
        <w:pStyle w:val="Textoindependiente"/>
        <w:spacing w:line="276" w:lineRule="auto"/>
        <w:ind w:right="66"/>
        <w:jc w:val="center"/>
      </w:pPr>
    </w:p>
    <w:p w:rsidR="003E51B8" w:rsidRDefault="003E51B8" w:rsidP="0037246F">
      <w:pPr>
        <w:pStyle w:val="Textoindependiente"/>
        <w:spacing w:line="276" w:lineRule="auto"/>
        <w:ind w:right="66"/>
        <w:jc w:val="center"/>
      </w:pPr>
    </w:p>
    <w:p w:rsidR="00E84D84" w:rsidRDefault="00E84D84" w:rsidP="0037246F">
      <w:pPr>
        <w:pStyle w:val="Textoindependiente"/>
        <w:spacing w:line="276" w:lineRule="auto"/>
        <w:ind w:right="66"/>
        <w:jc w:val="center"/>
      </w:pPr>
    </w:p>
    <w:p w:rsidR="00E84D84" w:rsidRDefault="00E84D84" w:rsidP="0037246F">
      <w:pPr>
        <w:pStyle w:val="Textoindependiente"/>
        <w:spacing w:line="276" w:lineRule="auto"/>
        <w:ind w:right="66"/>
        <w:jc w:val="center"/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="00C11677">
        <w:t xml:space="preserve">YONELYS CRUZ </w:t>
      </w:r>
      <w:r w:rsidRPr="009B0931">
        <w:rPr>
          <w:rFonts w:ascii="Arial" w:hAnsi="Arial" w:cs="Arial"/>
          <w:sz w:val="20"/>
          <w:szCs w:val="22"/>
        </w:rPr>
        <w:t xml:space="preserve"> ………</w:t>
      </w:r>
      <w:r w:rsidR="00C11677">
        <w:t xml:space="preserve"> en  calidad  GERENTE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</w:t>
      </w:r>
      <w:r w:rsidR="00C45291">
        <w:t>S &amp; Y SUPPLY,SRL)</w:t>
      </w:r>
    </w:p>
    <w:p w:rsidR="0037246F" w:rsidRDefault="00E84D84" w:rsidP="0037246F">
      <w:pPr>
        <w:ind w:right="66"/>
        <w:jc w:val="center"/>
        <w:rPr>
          <w:color w:val="000000"/>
          <w:sz w:val="20"/>
          <w:szCs w:val="20"/>
        </w:rPr>
      </w:pPr>
      <w:r w:rsidRPr="00E84D84">
        <w:rPr>
          <w:noProof/>
          <w:lang w:val="es-DO" w:eastAsia="es-DO"/>
        </w:rPr>
        <w:drawing>
          <wp:inline distT="0" distB="0" distL="0" distR="0">
            <wp:extent cx="971550" cy="892626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849" cy="89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155C7B" w:rsidRDefault="0037246F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…</w:t>
      </w:r>
      <w:r w:rsidR="003E51B8">
        <w:t>02</w:t>
      </w:r>
      <w:r w:rsidRPr="00403697">
        <w:rPr>
          <w:color w:val="000000"/>
          <w:sz w:val="20"/>
          <w:szCs w:val="20"/>
        </w:rPr>
        <w:t>…../</w:t>
      </w:r>
      <w:r w:rsidR="003E51B8">
        <w:t>12</w:t>
      </w:r>
      <w:r w:rsidRPr="00403697">
        <w:rPr>
          <w:color w:val="000000"/>
          <w:sz w:val="20"/>
          <w:szCs w:val="20"/>
        </w:rPr>
        <w:t>……../…</w:t>
      </w:r>
      <w:r w:rsidR="00E84D84">
        <w:t>2021</w:t>
      </w:r>
      <w:r w:rsidRPr="00403697">
        <w:rPr>
          <w:color w:val="000000"/>
          <w:sz w:val="20"/>
          <w:szCs w:val="20"/>
        </w:rPr>
        <w:t xml:space="preserve">…….… </w:t>
      </w:r>
      <w:r w:rsidRPr="00403697">
        <w:rPr>
          <w:color w:val="FF0000"/>
          <w:sz w:val="20"/>
          <w:szCs w:val="20"/>
        </w:rPr>
        <w:t>fecha</w:t>
      </w:r>
    </w:p>
    <w:p w:rsidR="00155C7B" w:rsidRDefault="00155C7B" w:rsidP="0037246F">
      <w:pPr>
        <w:ind w:right="66"/>
        <w:jc w:val="center"/>
      </w:pPr>
    </w:p>
    <w:p w:rsidR="00155C7B" w:rsidRDefault="00155C7B" w:rsidP="0037246F">
      <w:pPr>
        <w:ind w:right="66"/>
        <w:jc w:val="center"/>
      </w:pPr>
    </w:p>
    <w:p w:rsidR="00155C7B" w:rsidRDefault="00155C7B" w:rsidP="0037246F">
      <w:pPr>
        <w:ind w:right="66"/>
        <w:jc w:val="center"/>
      </w:pPr>
    </w:p>
    <w:p w:rsidR="00155C7B" w:rsidRDefault="00155C7B" w:rsidP="0037246F">
      <w:pPr>
        <w:ind w:right="66"/>
        <w:jc w:val="center"/>
      </w:pPr>
    </w:p>
    <w:p w:rsidR="00155C7B" w:rsidRDefault="00155C7B" w:rsidP="00FF61E7">
      <w:pPr>
        <w:ind w:right="66"/>
      </w:pPr>
    </w:p>
    <w:p w:rsidR="00155C7B" w:rsidRDefault="00155C7B" w:rsidP="0037246F">
      <w:pPr>
        <w:ind w:right="66"/>
        <w:jc w:val="center"/>
      </w:pPr>
    </w:p>
    <w:p w:rsidR="007B4164" w:rsidRPr="0037246F" w:rsidRDefault="00140F6E" w:rsidP="0037246F">
      <w:pPr>
        <w:ind w:right="66"/>
        <w:jc w:val="center"/>
        <w:rPr>
          <w:color w:val="000000"/>
          <w:sz w:val="20"/>
          <w:szCs w:val="20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444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PJmvA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186" w:rsidRDefault="00692186" w:rsidP="001007E7">
      <w:pPr>
        <w:spacing w:after="0" w:line="240" w:lineRule="auto"/>
      </w:pPr>
      <w:r>
        <w:separator/>
      </w:r>
    </w:p>
  </w:endnote>
  <w:endnote w:type="continuationSeparator" w:id="0">
    <w:p w:rsidR="00692186" w:rsidRDefault="0069218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140F6E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1714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140F6E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12700" b="146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186" w:rsidRDefault="00692186" w:rsidP="001007E7">
      <w:pPr>
        <w:spacing w:after="0" w:line="240" w:lineRule="auto"/>
      </w:pPr>
      <w:r>
        <w:separator/>
      </w:r>
    </w:p>
  </w:footnote>
  <w:footnote w:type="continuationSeparator" w:id="0">
    <w:p w:rsidR="00692186" w:rsidRDefault="00692186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4DD9"/>
    <w:rsid w:val="000D5172"/>
    <w:rsid w:val="001007E7"/>
    <w:rsid w:val="001020C0"/>
    <w:rsid w:val="00123B8D"/>
    <w:rsid w:val="00140F6E"/>
    <w:rsid w:val="00155C7B"/>
    <w:rsid w:val="00157600"/>
    <w:rsid w:val="00170EC5"/>
    <w:rsid w:val="00194FF2"/>
    <w:rsid w:val="001F73A7"/>
    <w:rsid w:val="00200073"/>
    <w:rsid w:val="002331A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1F8D"/>
    <w:rsid w:val="0037246F"/>
    <w:rsid w:val="003A4539"/>
    <w:rsid w:val="003B29C3"/>
    <w:rsid w:val="003B38E0"/>
    <w:rsid w:val="003E51B8"/>
    <w:rsid w:val="00403697"/>
    <w:rsid w:val="004045EA"/>
    <w:rsid w:val="0042490F"/>
    <w:rsid w:val="00466B9C"/>
    <w:rsid w:val="004767CC"/>
    <w:rsid w:val="0049643D"/>
    <w:rsid w:val="004C4743"/>
    <w:rsid w:val="004E4F9F"/>
    <w:rsid w:val="00535962"/>
    <w:rsid w:val="00584A35"/>
    <w:rsid w:val="005B442B"/>
    <w:rsid w:val="005D0D63"/>
    <w:rsid w:val="00611A07"/>
    <w:rsid w:val="00621896"/>
    <w:rsid w:val="0062592A"/>
    <w:rsid w:val="006506D0"/>
    <w:rsid w:val="00651E48"/>
    <w:rsid w:val="006709BC"/>
    <w:rsid w:val="00680FA2"/>
    <w:rsid w:val="0068526F"/>
    <w:rsid w:val="00692186"/>
    <w:rsid w:val="00780880"/>
    <w:rsid w:val="007B4164"/>
    <w:rsid w:val="007B6F6F"/>
    <w:rsid w:val="007F0B46"/>
    <w:rsid w:val="00810515"/>
    <w:rsid w:val="0083342F"/>
    <w:rsid w:val="00854B4F"/>
    <w:rsid w:val="008558AA"/>
    <w:rsid w:val="008B3AE5"/>
    <w:rsid w:val="009002B4"/>
    <w:rsid w:val="00957FDA"/>
    <w:rsid w:val="009773D3"/>
    <w:rsid w:val="009900AF"/>
    <w:rsid w:val="009A2AEC"/>
    <w:rsid w:val="009B0931"/>
    <w:rsid w:val="009D1D18"/>
    <w:rsid w:val="009E0472"/>
    <w:rsid w:val="00A16099"/>
    <w:rsid w:val="00A23B70"/>
    <w:rsid w:val="00A24343"/>
    <w:rsid w:val="00A640BD"/>
    <w:rsid w:val="00AB4966"/>
    <w:rsid w:val="00AC7631"/>
    <w:rsid w:val="00AD7919"/>
    <w:rsid w:val="00AF0D2F"/>
    <w:rsid w:val="00B3101F"/>
    <w:rsid w:val="00B31DE1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11677"/>
    <w:rsid w:val="00C45291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84D84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A2C8F"/>
    <w:rsid w:val="00FC280C"/>
    <w:rsid w:val="00FC2870"/>
    <w:rsid w:val="00FF6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7DF47E1B-B2D4-4CAB-959C-003E7F352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2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C8414-BEB3-4674-90E9-B731E63C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4</Pages>
  <Words>693</Words>
  <Characters>3817</Characters>
  <Application>Microsoft Office Word</Application>
  <DocSecurity>0</DocSecurity>
  <Lines>31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pc</cp:lastModifiedBy>
  <cp:revision>2</cp:revision>
  <cp:lastPrinted>2011-03-04T18:27:00Z</cp:lastPrinted>
  <dcterms:created xsi:type="dcterms:W3CDTF">2022-11-17T18:52:00Z</dcterms:created>
  <dcterms:modified xsi:type="dcterms:W3CDTF">2022-11-17T18:52:00Z</dcterms:modified>
</cp:coreProperties>
</file>